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74D63" w14:textId="77777777" w:rsidR="008E7794" w:rsidRDefault="008E7794" w:rsidP="008E779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John MAREYS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fl.1499)</w:t>
      </w:r>
    </w:p>
    <w:p w14:paraId="4FB0AC8D" w14:textId="77777777" w:rsidR="008E7794" w:rsidRDefault="008E7794" w:rsidP="008E779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Clerk.</w:t>
      </w:r>
    </w:p>
    <w:p w14:paraId="47D8720B" w14:textId="77777777" w:rsidR="008E7794" w:rsidRDefault="008E7794" w:rsidP="008E779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59BDB26" w14:textId="77777777" w:rsidR="008E7794" w:rsidRDefault="008E7794" w:rsidP="008E779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73321C3" w14:textId="77777777" w:rsidR="008E7794" w:rsidRDefault="008E7794" w:rsidP="008E779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 Mar.1499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He was a witness of the Will of Thomas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Sengylton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of North Cove,</w:t>
      </w:r>
    </w:p>
    <w:p w14:paraId="5FA31153" w14:textId="77777777" w:rsidR="008E7794" w:rsidRDefault="008E7794" w:rsidP="008E779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Suffolk(q.v.).</w:t>
      </w:r>
    </w:p>
    <w:p w14:paraId="0DDC950A" w14:textId="77777777" w:rsidR="008E7794" w:rsidRDefault="008E7794" w:rsidP="008E779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vol.III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24E6C15" w14:textId="77777777" w:rsidR="008E7794" w:rsidRDefault="008E7794" w:rsidP="008E7794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ed. Christopher Harper-Bill, pub. Canterbury and York Society 2000, pp.35-6)</w:t>
      </w:r>
    </w:p>
    <w:p w14:paraId="75955E75" w14:textId="77777777" w:rsidR="008E7794" w:rsidRDefault="008E7794" w:rsidP="008E779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E559FDE" w14:textId="77777777" w:rsidR="008E7794" w:rsidRDefault="008E7794" w:rsidP="008E779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5E3011C" w14:textId="77777777" w:rsidR="008E7794" w:rsidRDefault="008E7794" w:rsidP="008E779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 September 2022</w:t>
      </w:r>
    </w:p>
    <w:p w14:paraId="17FC383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4CCFF" w14:textId="77777777" w:rsidR="008E7794" w:rsidRDefault="008E7794" w:rsidP="009139A6">
      <w:r>
        <w:separator/>
      </w:r>
    </w:p>
  </w:endnote>
  <w:endnote w:type="continuationSeparator" w:id="0">
    <w:p w14:paraId="18CF4CE3" w14:textId="77777777" w:rsidR="008E7794" w:rsidRDefault="008E77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630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9A28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15C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645D1" w14:textId="77777777" w:rsidR="008E7794" w:rsidRDefault="008E7794" w:rsidP="009139A6">
      <w:r>
        <w:separator/>
      </w:r>
    </w:p>
  </w:footnote>
  <w:footnote w:type="continuationSeparator" w:id="0">
    <w:p w14:paraId="78E2BA7D" w14:textId="77777777" w:rsidR="008E7794" w:rsidRDefault="008E77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50D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73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EC6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794"/>
    <w:rsid w:val="000666E0"/>
    <w:rsid w:val="002510B7"/>
    <w:rsid w:val="005C130B"/>
    <w:rsid w:val="00826F5C"/>
    <w:rsid w:val="008E7794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69716"/>
  <w15:chartTrackingRefBased/>
  <w15:docId w15:val="{C68A7BB8-DAA4-4E49-B5C0-D598F0258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2022-09-18T20:41:00Z</dcterms:created>
  <dcterms:modified xsi:type="dcterms:W3CDTF">2022-09-18T20:41:00Z</dcterms:modified>
</cp:coreProperties>
</file>